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5E48A" w14:textId="77777777" w:rsidR="008B4980" w:rsidRDefault="008B4980" w:rsidP="008B4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COLYN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3D2D4100" w14:textId="77777777" w:rsidR="008B4980" w:rsidRDefault="008B4980" w:rsidP="008B4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</w:t>
      </w:r>
    </w:p>
    <w:p w14:paraId="0C235FB1" w14:textId="77777777" w:rsidR="008B4980" w:rsidRDefault="008B4980" w:rsidP="008B4980">
      <w:pPr>
        <w:pStyle w:val="NoSpacing"/>
        <w:rPr>
          <w:rFonts w:cs="Times New Roman"/>
          <w:szCs w:val="24"/>
        </w:rPr>
      </w:pPr>
    </w:p>
    <w:p w14:paraId="441AAFBD" w14:textId="77777777" w:rsidR="008B4980" w:rsidRDefault="008B4980" w:rsidP="008B4980">
      <w:pPr>
        <w:pStyle w:val="NoSpacing"/>
        <w:rPr>
          <w:rFonts w:cs="Times New Roman"/>
          <w:szCs w:val="24"/>
        </w:rPr>
      </w:pPr>
    </w:p>
    <w:p w14:paraId="4ED4C678" w14:textId="77777777" w:rsidR="008B4980" w:rsidRDefault="008B4980" w:rsidP="008B4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He was a witness when John </w:t>
      </w:r>
      <w:proofErr w:type="spellStart"/>
      <w:r>
        <w:rPr>
          <w:rFonts w:cs="Times New Roman"/>
          <w:szCs w:val="24"/>
        </w:rPr>
        <w:t>Shophirde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>(q.v.) granted a</w:t>
      </w:r>
    </w:p>
    <w:p w14:paraId="53CEB725" w14:textId="77777777" w:rsidR="008B4980" w:rsidRDefault="008B4980" w:rsidP="008B4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messuage and a garden in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 xml:space="preserve"> to John Miles of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>(q.v.).</w:t>
      </w:r>
    </w:p>
    <w:p w14:paraId="3C54E035" w14:textId="77777777" w:rsidR="008B4980" w:rsidRDefault="008B4980" w:rsidP="008B4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26D53/1004)</w:t>
      </w:r>
    </w:p>
    <w:p w14:paraId="1F2A1BF6" w14:textId="77777777" w:rsidR="008B4980" w:rsidRDefault="008B4980" w:rsidP="008B4980">
      <w:pPr>
        <w:pStyle w:val="NoSpacing"/>
        <w:rPr>
          <w:rFonts w:cs="Times New Roman"/>
          <w:szCs w:val="24"/>
        </w:rPr>
      </w:pPr>
    </w:p>
    <w:p w14:paraId="2D7F6384" w14:textId="77777777" w:rsidR="008B4980" w:rsidRDefault="008B4980" w:rsidP="008B4980">
      <w:pPr>
        <w:pStyle w:val="NoSpacing"/>
        <w:rPr>
          <w:rFonts w:cs="Times New Roman"/>
          <w:szCs w:val="24"/>
        </w:rPr>
      </w:pPr>
    </w:p>
    <w:p w14:paraId="0B198CCF" w14:textId="77777777" w:rsidR="008B4980" w:rsidRDefault="008B4980" w:rsidP="008B49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663A7D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709E" w14:textId="77777777" w:rsidR="008B4980" w:rsidRDefault="008B4980" w:rsidP="009139A6">
      <w:r>
        <w:separator/>
      </w:r>
    </w:p>
  </w:endnote>
  <w:endnote w:type="continuationSeparator" w:id="0">
    <w:p w14:paraId="658F121B" w14:textId="77777777" w:rsidR="008B4980" w:rsidRDefault="008B49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424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7E8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E03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23039" w14:textId="77777777" w:rsidR="008B4980" w:rsidRDefault="008B4980" w:rsidP="009139A6">
      <w:r>
        <w:separator/>
      </w:r>
    </w:p>
  </w:footnote>
  <w:footnote w:type="continuationSeparator" w:id="0">
    <w:p w14:paraId="4B8F7465" w14:textId="77777777" w:rsidR="008B4980" w:rsidRDefault="008B49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EA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BA6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D5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80"/>
    <w:rsid w:val="000666E0"/>
    <w:rsid w:val="002510B7"/>
    <w:rsid w:val="005C130B"/>
    <w:rsid w:val="00826F5C"/>
    <w:rsid w:val="008B4980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ACF31"/>
  <w15:chartTrackingRefBased/>
  <w15:docId w15:val="{9DD8E110-658B-4538-917C-A9D32A14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2023-06-09T11:58:00Z</dcterms:created>
  <dcterms:modified xsi:type="dcterms:W3CDTF">2023-06-09T11:59:00Z</dcterms:modified>
</cp:coreProperties>
</file>